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633" w:rsidRPr="004A6642" w:rsidRDefault="00885633" w:rsidP="00E776BB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51.05pt" o:ole="" fillcolor="window">
            <v:imagedata r:id="rId4" o:title=""/>
          </v:shape>
          <o:OLEObject Type="Embed" ProgID="Paint.Picture" ShapeID="_x0000_i1025" DrawAspect="Content" ObjectID="_1604385751" r:id="rId5"/>
        </w:object>
      </w:r>
    </w:p>
    <w:p w:rsidR="00885633" w:rsidRPr="004A6642" w:rsidRDefault="00885633" w:rsidP="00E776BB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885633" w:rsidRPr="004A6642" w:rsidRDefault="00885633" w:rsidP="00E776BB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885633" w:rsidRPr="004A6642" w:rsidRDefault="00885633" w:rsidP="00E776B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885633" w:rsidRPr="004A6642" w:rsidRDefault="00885633" w:rsidP="00E776B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885633" w:rsidRPr="00F30895" w:rsidRDefault="00885633" w:rsidP="00E776B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третя 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885633" w:rsidRPr="004A6642" w:rsidRDefault="00885633" w:rsidP="00E776BB">
      <w:pPr>
        <w:jc w:val="center"/>
        <w:rPr>
          <w:b/>
          <w:i/>
          <w:color w:val="000000"/>
          <w:sz w:val="28"/>
        </w:rPr>
      </w:pPr>
    </w:p>
    <w:p w:rsidR="00885633" w:rsidRPr="004A6642" w:rsidRDefault="00885633" w:rsidP="00E776B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885633" w:rsidRDefault="00885633" w:rsidP="00E776BB">
      <w:pPr>
        <w:rPr>
          <w:b/>
          <w:color w:val="000000"/>
        </w:rPr>
      </w:pPr>
    </w:p>
    <w:p w:rsidR="00885633" w:rsidRPr="00434543" w:rsidRDefault="00885633" w:rsidP="0095346F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листопада 2018 року</w:t>
      </w:r>
      <w:r w:rsidRPr="00434543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17</w:t>
      </w:r>
      <w:r w:rsidRPr="00434543">
        <w:rPr>
          <w:sz w:val="28"/>
          <w:szCs w:val="28"/>
          <w:u w:val="single"/>
        </w:rPr>
        <w:t xml:space="preserve">  </w:t>
      </w:r>
    </w:p>
    <w:p w:rsidR="00885633" w:rsidRPr="004A6642" w:rsidRDefault="00885633" w:rsidP="00E776BB">
      <w:pPr>
        <w:rPr>
          <w:color w:val="000000"/>
        </w:rPr>
      </w:pPr>
    </w:p>
    <w:p w:rsidR="00885633" w:rsidRPr="00891B68" w:rsidRDefault="00885633" w:rsidP="00E776BB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4,1001 га"/>
        </w:smartTagPr>
        <w:r>
          <w:rPr>
            <w:color w:val="000000"/>
            <w:sz w:val="28"/>
            <w:szCs w:val="28"/>
          </w:rPr>
          <w:t>74,1001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Пологівської сільської ради </w:t>
      </w:r>
    </w:p>
    <w:p w:rsidR="00885633" w:rsidRDefault="00885633" w:rsidP="00E776BB">
      <w:pPr>
        <w:pStyle w:val="NoSpacing"/>
        <w:ind w:firstLine="709"/>
        <w:rPr>
          <w:color w:val="000000"/>
          <w:sz w:val="28"/>
          <w:szCs w:val="28"/>
        </w:rPr>
      </w:pPr>
    </w:p>
    <w:p w:rsidR="00885633" w:rsidRPr="00891B68" w:rsidRDefault="00885633" w:rsidP="00E776BB">
      <w:pPr>
        <w:pStyle w:val="NoSpacing"/>
        <w:ind w:firstLine="709"/>
        <w:rPr>
          <w:color w:val="000000"/>
          <w:sz w:val="28"/>
          <w:szCs w:val="28"/>
        </w:rPr>
      </w:pPr>
    </w:p>
    <w:p w:rsidR="00885633" w:rsidRPr="004A6642" w:rsidRDefault="00885633" w:rsidP="00E776BB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4,1001 га"/>
        </w:smartTagPr>
        <w:r>
          <w:rPr>
            <w:color w:val="000000"/>
            <w:sz w:val="28"/>
            <w:szCs w:val="28"/>
          </w:rPr>
          <w:t xml:space="preserve">74,1001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2324285000:07:020:0001, що знаходиться в оренді  ФГ </w:t>
      </w:r>
      <w:r w:rsidRPr="00915BBC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Сизон</w:t>
      </w:r>
      <w:r w:rsidRPr="00915BBC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Пологівської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885633" w:rsidRPr="004A6642" w:rsidRDefault="00885633" w:rsidP="00E776BB">
      <w:pPr>
        <w:pStyle w:val="NoSpacing"/>
        <w:ind w:firstLine="709"/>
        <w:rPr>
          <w:color w:val="000000"/>
          <w:sz w:val="28"/>
          <w:szCs w:val="28"/>
        </w:rPr>
      </w:pPr>
    </w:p>
    <w:p w:rsidR="00885633" w:rsidRPr="004A6642" w:rsidRDefault="00885633" w:rsidP="00E776BB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4,1001 га"/>
        </w:smartTagPr>
        <w:r>
          <w:rPr>
            <w:color w:val="000000"/>
            <w:sz w:val="28"/>
            <w:szCs w:val="28"/>
          </w:rPr>
          <w:t xml:space="preserve">74,1001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2324285000:07:020:0001, що знаходиться в оренді ФГ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Сизон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Пологівської сільської ради Пологівського району Запорізької області.</w:t>
      </w:r>
    </w:p>
    <w:p w:rsidR="00885633" w:rsidRPr="004A6642" w:rsidRDefault="00885633" w:rsidP="00E776BB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885633" w:rsidRPr="004A6642" w:rsidRDefault="00885633" w:rsidP="00E776BB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885633" w:rsidRPr="004A6642" w:rsidRDefault="00885633" w:rsidP="00E776BB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885633" w:rsidRDefault="00885633" w:rsidP="00E776BB">
      <w:pPr>
        <w:pStyle w:val="NoSpacing"/>
        <w:ind w:firstLine="709"/>
        <w:rPr>
          <w:color w:val="000000"/>
          <w:sz w:val="28"/>
          <w:szCs w:val="28"/>
        </w:rPr>
      </w:pPr>
    </w:p>
    <w:p w:rsidR="00885633" w:rsidRPr="004A6642" w:rsidRDefault="00885633" w:rsidP="00E776BB">
      <w:pPr>
        <w:pStyle w:val="NoSpacing"/>
        <w:ind w:firstLine="709"/>
        <w:rPr>
          <w:color w:val="000000"/>
          <w:sz w:val="28"/>
          <w:szCs w:val="28"/>
        </w:rPr>
      </w:pPr>
    </w:p>
    <w:p w:rsidR="00885633" w:rsidRPr="000A2072" w:rsidRDefault="00885633" w:rsidP="0095346F">
      <w:pPr>
        <w:jc w:val="both"/>
        <w:rPr>
          <w:sz w:val="28"/>
        </w:rPr>
      </w:pPr>
      <w:r w:rsidRPr="000A2072">
        <w:rPr>
          <w:sz w:val="28"/>
        </w:rPr>
        <w:t>Заступник голови ради</w:t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  <w:t xml:space="preserve"> </w:t>
      </w:r>
      <w:r>
        <w:rPr>
          <w:sz w:val="28"/>
        </w:rPr>
        <w:t xml:space="preserve">                           </w:t>
      </w:r>
      <w:r w:rsidRPr="000A2072">
        <w:rPr>
          <w:sz w:val="28"/>
        </w:rPr>
        <w:t xml:space="preserve">І.О.Шевченко </w:t>
      </w:r>
    </w:p>
    <w:sectPr w:rsidR="00885633" w:rsidRPr="000A2072" w:rsidSect="0095346F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6BB"/>
    <w:rsid w:val="00067F56"/>
    <w:rsid w:val="000A2072"/>
    <w:rsid w:val="00192A12"/>
    <w:rsid w:val="001D64CA"/>
    <w:rsid w:val="00221F7D"/>
    <w:rsid w:val="002C3D50"/>
    <w:rsid w:val="003066E2"/>
    <w:rsid w:val="00374C7D"/>
    <w:rsid w:val="0038052A"/>
    <w:rsid w:val="00434543"/>
    <w:rsid w:val="004A6642"/>
    <w:rsid w:val="006953B1"/>
    <w:rsid w:val="00756BB3"/>
    <w:rsid w:val="00885633"/>
    <w:rsid w:val="00891B68"/>
    <w:rsid w:val="00915BBC"/>
    <w:rsid w:val="0095346F"/>
    <w:rsid w:val="00BD6656"/>
    <w:rsid w:val="00C0659C"/>
    <w:rsid w:val="00E776BB"/>
    <w:rsid w:val="00F30895"/>
    <w:rsid w:val="00F43B0E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6BB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776BB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776BB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776BB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776BB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776BB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776BB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E776BB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E776BB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1328</Words>
  <Characters>757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2018-11-22T07:56:00Z</cp:lastPrinted>
  <dcterms:created xsi:type="dcterms:W3CDTF">2018-11-14T11:17:00Z</dcterms:created>
  <dcterms:modified xsi:type="dcterms:W3CDTF">2018-11-22T07:56:00Z</dcterms:modified>
</cp:coreProperties>
</file>